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THRYNG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6698" w:rsidRDefault="00286698" w:rsidP="002866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pp.99-100)</w:t>
      </w:r>
    </w:p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6698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6698" w:rsidRPr="002D2E51" w:rsidRDefault="00286698" w:rsidP="0028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6B2F86" w:rsidRPr="00286698" w:rsidRDefault="002866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866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698" w:rsidRDefault="00286698" w:rsidP="00E71FC3">
      <w:pPr>
        <w:spacing w:after="0" w:line="240" w:lineRule="auto"/>
      </w:pPr>
      <w:r>
        <w:separator/>
      </w:r>
    </w:p>
  </w:endnote>
  <w:endnote w:type="continuationSeparator" w:id="0">
    <w:p w:rsidR="00286698" w:rsidRDefault="002866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698" w:rsidRDefault="00286698" w:rsidP="00E71FC3">
      <w:pPr>
        <w:spacing w:after="0" w:line="240" w:lineRule="auto"/>
      </w:pPr>
      <w:r>
        <w:separator/>
      </w:r>
    </w:p>
  </w:footnote>
  <w:footnote w:type="continuationSeparator" w:id="0">
    <w:p w:rsidR="00286698" w:rsidRDefault="002866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98"/>
    <w:rsid w:val="0028669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41908"/>
  <w15:chartTrackingRefBased/>
  <w15:docId w15:val="{24CBC179-320F-4474-8D4A-82A56409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2016-03-21T10:17:00Z</dcterms:created>
  <dcterms:modified xsi:type="dcterms:W3CDTF">2016-03-21T10:18:00Z</dcterms:modified>
</cp:coreProperties>
</file>